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E99086" w14:textId="2BB42DCB" w:rsidR="00071526" w:rsidRPr="00071526" w:rsidRDefault="00071526" w:rsidP="00071526"/>
    <w:p w14:paraId="415A3E38" w14:textId="0184D217" w:rsidR="002A7740" w:rsidRPr="00086D5A" w:rsidRDefault="002A7740" w:rsidP="002A7740">
      <w:pPr>
        <w:tabs>
          <w:tab w:val="left" w:pos="5410"/>
        </w:tabs>
        <w:rPr>
          <w:rFonts w:ascii="Arial" w:hAnsi="Arial" w:cs="Arial"/>
        </w:rPr>
      </w:pPr>
      <w:r w:rsidRPr="00867F3C">
        <w:rPr>
          <w:rFonts w:ascii="Arial" w:hAnsi="Arial" w:cs="Arial"/>
        </w:rPr>
        <w:t>Nome: ___________________________________ Data: _________________</w:t>
      </w:r>
      <w:r>
        <w:rPr>
          <w:rFonts w:ascii="Arial" w:hAnsi="Arial" w:cs="Arial"/>
        </w:rPr>
        <w:br/>
      </w:r>
    </w:p>
    <w:p w14:paraId="3E11C682" w14:textId="6810B139" w:rsidR="00CD1AAC" w:rsidRDefault="00CD1AAC" w:rsidP="00CD1AAC">
      <w:pPr>
        <w:spacing w:line="360" w:lineRule="auto"/>
        <w:jc w:val="both"/>
        <w:rPr>
          <w:rFonts w:ascii="Arial" w:hAnsi="Arial" w:cs="Arial"/>
        </w:rPr>
      </w:pP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BBD6B03" wp14:editId="232739D7">
                <wp:simplePos x="0" y="0"/>
                <wp:positionH relativeFrom="column">
                  <wp:posOffset>-629920</wp:posOffset>
                </wp:positionH>
                <wp:positionV relativeFrom="paragraph">
                  <wp:posOffset>30480</wp:posOffset>
                </wp:positionV>
                <wp:extent cx="6632575" cy="50863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2575" cy="508635"/>
                        </a:xfrm>
                        <a:prstGeom prst="rect">
                          <a:avLst/>
                        </a:prstGeom>
                        <a:solidFill>
                          <a:srgbClr val="1F628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8D838D" w14:textId="5A58E86F" w:rsidR="00071526" w:rsidRPr="004B4EC8" w:rsidRDefault="004348CD" w:rsidP="00071526">
                            <w:pPr>
                              <w:jc w:val="right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 xml:space="preserve">O </w:t>
                            </w:r>
                            <w:r w:rsidR="00640549"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que é um computador?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BD6B03" id="Retângulo 32" o:spid="_x0000_s1026" style="position:absolute;left:0;text-align:left;margin-left:-49.6pt;margin-top:2.4pt;width:522.25pt;height:4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" fillcolor="#1f628e" stroked="f" strokeweight="1pt">
                <v:textbox>
                  <w:txbxContent>
                    <w:p w14:paraId="7E8D838D" w14:textId="5A58E86F" w:rsidR="00071526" w:rsidRPr="004B4EC8" w:rsidRDefault="004348CD" w:rsidP="00071526">
                      <w:pPr>
                        <w:jc w:val="right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 xml:space="preserve">O </w:t>
                      </w:r>
                      <w:r w:rsidR="00640549">
                        <w:rPr>
                          <w:rFonts w:ascii="Arial" w:hAnsi="Arial" w:cs="Arial"/>
                          <w:sz w:val="48"/>
                          <w:szCs w:val="48"/>
                        </w:rPr>
                        <w:t>que é um computador?</w:t>
                      </w:r>
                    </w:p>
                  </w:txbxContent>
                </v:textbox>
              </v:rect>
            </w:pict>
          </mc:Fallback>
        </mc:AlternateContent>
      </w:r>
      <w:r w:rsidRPr="0007152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1CF3A6" wp14:editId="32E2B051">
                <wp:simplePos x="0" y="0"/>
                <wp:positionH relativeFrom="column">
                  <wp:posOffset>-492760</wp:posOffset>
                </wp:positionH>
                <wp:positionV relativeFrom="paragraph">
                  <wp:posOffset>102870</wp:posOffset>
                </wp:positionV>
                <wp:extent cx="922020" cy="362585"/>
                <wp:effectExtent l="0" t="0" r="5080" b="5715"/>
                <wp:wrapNone/>
                <wp:docPr id="33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020" cy="362585"/>
                        </a:xfrm>
                        <a:prstGeom prst="rect">
                          <a:avLst/>
                        </a:prstGeom>
                        <a:solidFill>
                          <a:srgbClr val="A7B9C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72C866" w14:textId="584CBF20" w:rsidR="00071526" w:rsidRDefault="00DB5100" w:rsidP="00071526">
                            <w:pPr>
                              <w:jc w:val="center"/>
                            </w:pPr>
                            <w:r>
                              <w:t>Offline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81CF3A6" id="Retângulo 33" o:spid="_x0000_s1027" style="position:absolute;left:0;text-align:left;margin-left:-38.8pt;margin-top:8.1pt;width:72.6pt;height:28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" fillcolor="#a7b9cb" stroked="f" strokeweight="1pt">
                <v:textbox>
                  <w:txbxContent>
                    <w:p w14:paraId="1A72C866" w14:textId="584CBF20" w:rsidR="00071526" w:rsidRDefault="00DB5100" w:rsidP="00071526">
                      <w:pPr>
                        <w:jc w:val="center"/>
                      </w:pPr>
                      <w:r>
                        <w:t>Offline</w:t>
                      </w:r>
                    </w:p>
                  </w:txbxContent>
                </v:textbox>
              </v:rect>
            </w:pict>
          </mc:Fallback>
        </mc:AlternateContent>
      </w:r>
      <w:r>
        <w:br/>
      </w:r>
      <w:r>
        <w:br/>
      </w:r>
    </w:p>
    <w:p w14:paraId="04DED8FB" w14:textId="2A1F0552" w:rsidR="00F275F5" w:rsidRDefault="00901861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  <w:r>
        <w:rPr>
          <w:rFonts w:ascii="Arial" w:hAnsi="Arial" w:cs="Arial"/>
        </w:rPr>
        <w:t>1</w:t>
      </w:r>
      <w:r w:rsidR="00D86D08">
        <w:rPr>
          <w:rFonts w:ascii="Arial" w:hAnsi="Arial" w:cs="Arial"/>
        </w:rPr>
        <w:t xml:space="preserve">. </w:t>
      </w:r>
      <w:r w:rsidR="004F4917">
        <w:rPr>
          <w:rFonts w:ascii="Arial" w:hAnsi="Arial" w:cs="Arial"/>
        </w:rPr>
        <w:t>Os computadores fazem parte do nosso quotidiano e estão quase em todo o lado. Olha para as imagens e circunda os computadores.</w:t>
      </w:r>
      <w:r w:rsidR="00F960CB">
        <w:rPr>
          <w:rFonts w:ascii="Arial" w:hAnsi="Arial" w:cs="Arial"/>
        </w:rPr>
        <w:t xml:space="preserve"> No final, aproveita para falar sobre o que cada um desses computadores pode fazer.</w:t>
      </w:r>
    </w:p>
    <w:p w14:paraId="71D72E6E" w14:textId="1AEF823A" w:rsidR="00F275F5" w:rsidRDefault="00F275F5" w:rsidP="00F275F5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</w:p>
    <w:p w14:paraId="53C7EB52" w14:textId="031B7300" w:rsidR="00FF0425" w:rsidRDefault="00A31C3F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001DFB7" wp14:editId="743BAD6F">
                <wp:simplePos x="0" y="0"/>
                <wp:positionH relativeFrom="column">
                  <wp:posOffset>4812665</wp:posOffset>
                </wp:positionH>
                <wp:positionV relativeFrom="paragraph">
                  <wp:posOffset>414655</wp:posOffset>
                </wp:positionV>
                <wp:extent cx="995680" cy="1214578"/>
                <wp:effectExtent l="0" t="0" r="0" b="5080"/>
                <wp:wrapNone/>
                <wp:docPr id="25" name="Agrupa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5680" cy="1214578"/>
                          <a:chOff x="0" y="0"/>
                          <a:chExt cx="5396230" cy="6949440"/>
                        </a:xfrm>
                      </wpg:grpSpPr>
                      <pic:pic xmlns:pic="http://schemas.openxmlformats.org/drawingml/2006/picture">
                        <pic:nvPicPr>
                          <pic:cNvPr id="15" name="Imagem 15" descr="Download Apple Fruit Transparent Image HQ PNG Image ...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6230" cy="6718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Caixa de Texto 18"/>
                        <wps:cNvSpPr txBox="1"/>
                        <wps:spPr>
                          <a:xfrm>
                            <a:off x="0" y="6718300"/>
                            <a:ext cx="5396230" cy="23114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633A676" w14:textId="5C860A16" w:rsidR="00A31C3F" w:rsidRPr="00A31C3F" w:rsidRDefault="00A31C3F" w:rsidP="00A31C3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A imagem </w:t>
                              </w:r>
                              <w:hyperlink r:id="rId9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Esta Fotografia</w:t>
                                </w:r>
                              </w:hyperlink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 de Autor Desconhecido está licenciada ao abrigo da </w:t>
                              </w:r>
                              <w:hyperlink r:id="rId10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CC BY-NC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01DFB7" id="Agrupar 25" o:spid="_x0000_s1028" style="position:absolute;left:0;text-align:left;margin-left:378.95pt;margin-top:32.65pt;width:78.4pt;height:95.65pt;z-index:251665408" coordsize="53962,6949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5" o:spid="_x0000_s1029" type="#_x0000_t75" alt="Download Apple Fruit Transparent Image HQ PNG Image ..." style="position:absolute;width:53962;height:6718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">
                  <v:imagedata r:id="rId11" o:title="Download Apple Fruit Transparent Image HQ PNG Image ..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18" o:spid="_x0000_s1030" type="#_x0000_t202" style="position:absolute;top:67183;width:53962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" stroked="f">
                  <v:textbox>
                    <w:txbxContent>
                      <w:p w14:paraId="3633A676" w14:textId="5C860A16" w:rsidR="00A31C3F" w:rsidRPr="00A31C3F" w:rsidRDefault="00A31C3F" w:rsidP="00A31C3F">
                        <w:pPr>
                          <w:rPr>
                            <w:sz w:val="18"/>
                            <w:szCs w:val="18"/>
                          </w:rPr>
                        </w:pPr>
                        <w:r w:rsidRPr="00A31C3F">
                          <w:rPr>
                            <w:sz w:val="18"/>
                            <w:szCs w:val="18"/>
                          </w:rPr>
                          <w:t xml:space="preserve">A imagem </w:t>
                        </w:r>
                        <w:hyperlink r:id="rId12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Esta Fotografia</w:t>
                          </w:r>
                        </w:hyperlink>
                        <w:r w:rsidRPr="00A31C3F">
                          <w:rPr>
                            <w:sz w:val="18"/>
                            <w:szCs w:val="18"/>
                          </w:rPr>
                          <w:t xml:space="preserve"> de Autor Desconhecido está licenciada ao abrigo da </w:t>
                        </w:r>
                        <w:hyperlink r:id="rId13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CC BY-NC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4912894" wp14:editId="4F546CEC">
                <wp:simplePos x="0" y="0"/>
                <wp:positionH relativeFrom="column">
                  <wp:posOffset>-633095</wp:posOffset>
                </wp:positionH>
                <wp:positionV relativeFrom="paragraph">
                  <wp:posOffset>368935</wp:posOffset>
                </wp:positionV>
                <wp:extent cx="1574800" cy="1259840"/>
                <wp:effectExtent l="0" t="0" r="0" b="0"/>
                <wp:wrapNone/>
                <wp:docPr id="8" name="Agrupar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4800" cy="1259840"/>
                          <a:chOff x="0" y="0"/>
                          <a:chExt cx="4572000" cy="3609340"/>
                        </a:xfrm>
                      </wpg:grpSpPr>
                      <pic:pic xmlns:pic="http://schemas.openxmlformats.org/drawingml/2006/picture">
                        <pic:nvPicPr>
                          <pic:cNvPr id="5" name="Imagem 5" descr="Tablet PNG Transparent Images | PNG All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0" cy="3378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Caixa de Texto 7"/>
                        <wps:cNvSpPr txBox="1"/>
                        <wps:spPr>
                          <a:xfrm>
                            <a:off x="0" y="3378200"/>
                            <a:ext cx="4572000" cy="23114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3D0EB43" w14:textId="7F1B23DB" w:rsidR="00A31C3F" w:rsidRPr="00A31C3F" w:rsidRDefault="00A31C3F" w:rsidP="00A31C3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A imagem </w:t>
                              </w:r>
                              <w:hyperlink r:id="rId16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Esta Fotografia</w:t>
                                </w:r>
                              </w:hyperlink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 de Autor Desconhecido está licenciada ao abrigo da </w:t>
                              </w:r>
                              <w:hyperlink r:id="rId17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CC BY-NC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912894" id="Agrupar 8" o:spid="_x0000_s1031" style="position:absolute;left:0;text-align:left;margin-left:-49.85pt;margin-top:29.05pt;width:124pt;height:99.2pt;z-index:251663360" coordsize="45720,3609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">
                <v:shape id="Imagem 5" o:spid="_x0000_s1032" type="#_x0000_t75" alt="Tablet PNG Transparent Images | PNG All" style="position:absolute;width:45720;height:3378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">
                  <v:imagedata r:id="rId18" o:title="Tablet PNG Transparent Images | PNG All"/>
                </v:shape>
                <v:shape id="Caixa de Texto 7" o:spid="_x0000_s1033" type="#_x0000_t202" style="position:absolute;top:33782;width:45720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" stroked="f">
                  <v:textbox>
                    <w:txbxContent>
                      <w:p w14:paraId="13D0EB43" w14:textId="7F1B23DB" w:rsidR="00A31C3F" w:rsidRPr="00A31C3F" w:rsidRDefault="00A31C3F" w:rsidP="00A31C3F">
                        <w:pPr>
                          <w:rPr>
                            <w:sz w:val="18"/>
                            <w:szCs w:val="18"/>
                          </w:rPr>
                        </w:pPr>
                        <w:r w:rsidRPr="00A31C3F">
                          <w:rPr>
                            <w:sz w:val="18"/>
                            <w:szCs w:val="18"/>
                          </w:rPr>
                          <w:t xml:space="preserve">A imagem </w:t>
                        </w:r>
                        <w:hyperlink r:id="rId19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Esta Fotografia</w:t>
                          </w:r>
                        </w:hyperlink>
                        <w:r w:rsidRPr="00A31C3F">
                          <w:rPr>
                            <w:sz w:val="18"/>
                            <w:szCs w:val="18"/>
                          </w:rPr>
                          <w:t xml:space="preserve"> de Autor Desconhecido está licenciada ao abrigo da </w:t>
                        </w:r>
                        <w:hyperlink r:id="rId20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CC BY-NC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lang w:eastAsia="pt-PT"/>
        </w:rPr>
        <w:drawing>
          <wp:anchor distT="0" distB="0" distL="114300" distR="114300" simplePos="0" relativeHeight="251670528" behindDoc="0" locked="0" layoutInCell="1" allowOverlap="1" wp14:anchorId="364FD6AB" wp14:editId="7CB5C31D">
            <wp:simplePos x="0" y="0"/>
            <wp:positionH relativeFrom="column">
              <wp:posOffset>1612265</wp:posOffset>
            </wp:positionH>
            <wp:positionV relativeFrom="paragraph">
              <wp:posOffset>114935</wp:posOffset>
            </wp:positionV>
            <wp:extent cx="2377440" cy="1584960"/>
            <wp:effectExtent l="0" t="0" r="0" b="0"/>
            <wp:wrapNone/>
            <wp:docPr id="39" name="Imagem 39" descr="Download Laserjet Printer Free PNG HQ HQ PNG Imag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m 39" descr="Download Laserjet Printer Free PNG HQ HQ PNG Image ...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5F5">
        <w:rPr>
          <w:rFonts w:ascii="Arial" w:hAnsi="Arial" w:cs="Arial"/>
        </w:rPr>
        <w:br/>
      </w:r>
      <w:r w:rsidR="00F275F5">
        <w:rPr>
          <w:rFonts w:ascii="Arial" w:hAnsi="Arial" w:cs="Arial"/>
        </w:rPr>
        <w:br/>
      </w:r>
    </w:p>
    <w:p w14:paraId="07F04093" w14:textId="48DC818D" w:rsidR="001D2BF0" w:rsidRDefault="001D2BF0" w:rsidP="00F275F5">
      <w:pPr>
        <w:spacing w:line="360" w:lineRule="auto"/>
        <w:jc w:val="both"/>
        <w:rPr>
          <w:rFonts w:ascii="Arial" w:hAnsi="Arial" w:cs="Arial"/>
        </w:rPr>
      </w:pPr>
    </w:p>
    <w:p w14:paraId="391E5E59" w14:textId="0BB7E142" w:rsidR="001D2BF0" w:rsidRDefault="001D2BF0" w:rsidP="001D2BF0">
      <w:pPr>
        <w:tabs>
          <w:tab w:val="left" w:pos="921"/>
        </w:tabs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7A6CAE58" w14:textId="22349EF7" w:rsidR="001D2BF0" w:rsidRDefault="00F275F5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</w:p>
    <w:p w14:paraId="054D8EA1" w14:textId="65EBEF25" w:rsidR="001D2BF0" w:rsidRDefault="001D2BF0" w:rsidP="00F275F5">
      <w:pPr>
        <w:spacing w:line="360" w:lineRule="auto"/>
        <w:jc w:val="both"/>
        <w:rPr>
          <w:rFonts w:ascii="Arial" w:hAnsi="Arial" w:cs="Arial"/>
        </w:rPr>
      </w:pPr>
    </w:p>
    <w:p w14:paraId="4B09ACA3" w14:textId="6538274E" w:rsidR="001D2BF0" w:rsidRDefault="00A31C3F" w:rsidP="00F275F5">
      <w:pPr>
        <w:spacing w:line="360" w:lineRule="auto"/>
        <w:jc w:val="both"/>
        <w:rPr>
          <w:rFonts w:ascii="Arial" w:hAnsi="Arial" w:cs="Arial"/>
        </w:rPr>
      </w:pPr>
      <w:r>
        <w:rPr>
          <w:rFonts w:ascii="Times New Roman" w:eastAsia="Times New Roman" w:hAnsi="Times New Roman" w:cs="Times New Roman"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E688AF8" wp14:editId="23E75122">
                <wp:simplePos x="0" y="0"/>
                <wp:positionH relativeFrom="column">
                  <wp:posOffset>1896745</wp:posOffset>
                </wp:positionH>
                <wp:positionV relativeFrom="paragraph">
                  <wp:posOffset>45720</wp:posOffset>
                </wp:positionV>
                <wp:extent cx="1808480" cy="1890596"/>
                <wp:effectExtent l="0" t="0" r="0" b="1905"/>
                <wp:wrapNone/>
                <wp:docPr id="35" name="Agrupar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480" cy="1890596"/>
                          <a:chOff x="0" y="0"/>
                          <a:chExt cx="5080000" cy="5311140"/>
                        </a:xfrm>
                      </wpg:grpSpPr>
                      <pic:pic xmlns:pic="http://schemas.openxmlformats.org/drawingml/2006/picture">
                        <pic:nvPicPr>
                          <pic:cNvPr id="31" name="Imagem 31" descr="Interesse in Smart Watch daalt - Mediaonderzoek.nl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0" cy="5080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Caixa de Texto 34"/>
                        <wps:cNvSpPr txBox="1"/>
                        <wps:spPr>
                          <a:xfrm>
                            <a:off x="0" y="5080000"/>
                            <a:ext cx="5080000" cy="23114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69B629E" w14:textId="000E484F" w:rsidR="00A31C3F" w:rsidRPr="00A31C3F" w:rsidRDefault="00A31C3F" w:rsidP="00A31C3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A imagem </w:t>
                              </w:r>
                              <w:hyperlink r:id="rId25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Esta Fotografia</w:t>
                                </w:r>
                              </w:hyperlink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 de Autor Desconhecido está licenciada ao abrigo da </w:t>
                              </w:r>
                              <w:hyperlink r:id="rId26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CC BY-SA-NC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688AF8" id="Agrupar 35" o:spid="_x0000_s1034" style="position:absolute;left:0;text-align:left;margin-left:149.35pt;margin-top:3.6pt;width:142.4pt;height:148.85pt;z-index:251666432" coordsize="50800,53111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">
                <v:shape id="Imagem 31" o:spid="_x0000_s1035" type="#_x0000_t75" alt="Interesse in Smart Watch daalt - Mediaonderzoek.nl" style="position:absolute;width:50800;height:508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">
                  <v:imagedata r:id="rId27" o:title="Interesse in Smart Watch daalt - Mediaonderzoek"/>
                </v:shape>
                <v:shape id="Caixa de Texto 34" o:spid="_x0000_s1036" type="#_x0000_t202" style="position:absolute;top:50800;width:50800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" stroked="f">
                  <v:textbox>
                    <w:txbxContent>
                      <w:p w14:paraId="469B629E" w14:textId="000E484F" w:rsidR="00A31C3F" w:rsidRPr="00A31C3F" w:rsidRDefault="00A31C3F" w:rsidP="00A31C3F">
                        <w:pPr>
                          <w:rPr>
                            <w:sz w:val="18"/>
                            <w:szCs w:val="18"/>
                          </w:rPr>
                        </w:pPr>
                        <w:r w:rsidRPr="00A31C3F">
                          <w:rPr>
                            <w:sz w:val="18"/>
                            <w:szCs w:val="18"/>
                          </w:rPr>
                          <w:t xml:space="preserve">A imagem </w:t>
                        </w:r>
                        <w:hyperlink r:id="rId28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Esta Fotografia</w:t>
                          </w:r>
                        </w:hyperlink>
                        <w:r w:rsidRPr="00A31C3F">
                          <w:rPr>
                            <w:sz w:val="18"/>
                            <w:szCs w:val="18"/>
                          </w:rPr>
                          <w:t xml:space="preserve"> de Autor Desconhecido está licenciada ao abrigo da </w:t>
                        </w:r>
                        <w:hyperlink r:id="rId29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CC BY-SA-NC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D9865A0" wp14:editId="3AADAE36">
                <wp:simplePos x="0" y="0"/>
                <wp:positionH relativeFrom="column">
                  <wp:posOffset>-633095</wp:posOffset>
                </wp:positionH>
                <wp:positionV relativeFrom="paragraph">
                  <wp:posOffset>320040</wp:posOffset>
                </wp:positionV>
                <wp:extent cx="1757680" cy="1290320"/>
                <wp:effectExtent l="0" t="0" r="0" b="5080"/>
                <wp:wrapNone/>
                <wp:docPr id="14" name="Agrupar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680" cy="1290320"/>
                          <a:chOff x="0" y="0"/>
                          <a:chExt cx="5396230" cy="3937635"/>
                        </a:xfrm>
                      </wpg:grpSpPr>
                      <pic:pic xmlns:pic="http://schemas.openxmlformats.org/drawingml/2006/picture">
                        <pic:nvPicPr>
                          <pic:cNvPr id="11" name="Imagem 11" descr="Gato PN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6230" cy="37064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Caixa de Texto 12"/>
                        <wps:cNvSpPr txBox="1"/>
                        <wps:spPr>
                          <a:xfrm>
                            <a:off x="0" y="3706495"/>
                            <a:ext cx="5396230" cy="23114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E21BAA2" w14:textId="3F2A3758" w:rsidR="00A31C3F" w:rsidRPr="00A31C3F" w:rsidRDefault="00A31C3F" w:rsidP="00A31C3F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A imagem </w:t>
                              </w:r>
                              <w:hyperlink r:id="rId32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Esta Fotografia</w:t>
                                </w:r>
                              </w:hyperlink>
                              <w:r w:rsidRPr="00A31C3F">
                                <w:rPr>
                                  <w:sz w:val="18"/>
                                  <w:szCs w:val="18"/>
                                </w:rPr>
                                <w:t xml:space="preserve"> de Autor Desconhecido está licenciada ao abrigo da </w:t>
                              </w:r>
                              <w:hyperlink r:id="rId33" w:history="1">
                                <w:r w:rsidRPr="00A31C3F">
                                  <w:rPr>
                                    <w:rStyle w:val="Hiperligao"/>
                                    <w:sz w:val="18"/>
                                    <w:szCs w:val="18"/>
                                  </w:rPr>
                                  <w:t>CC BY-NC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9865A0" id="Agrupar 14" o:spid="_x0000_s1037" style="position:absolute;left:0;text-align:left;margin-left:-49.85pt;margin-top:25.2pt;width:138.4pt;height:101.6pt;z-index:251664384" coordsize="53962,3937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">
                <v:shape id="Imagem 11" o:spid="_x0000_s1038" type="#_x0000_t75" alt="Gato PNG" style="position:absolute;width:53962;height:370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">
                  <v:imagedata r:id="rId34" o:title="Gato PNG"/>
                </v:shape>
                <v:shape id="Caixa de Texto 12" o:spid="_x0000_s1039" type="#_x0000_t202" style="position:absolute;top:37064;width:53962;height:23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" stroked="f">
                  <v:textbox>
                    <w:txbxContent>
                      <w:p w14:paraId="2E21BAA2" w14:textId="3F2A3758" w:rsidR="00A31C3F" w:rsidRPr="00A31C3F" w:rsidRDefault="00A31C3F" w:rsidP="00A31C3F">
                        <w:pPr>
                          <w:rPr>
                            <w:sz w:val="18"/>
                            <w:szCs w:val="18"/>
                          </w:rPr>
                        </w:pPr>
                        <w:r w:rsidRPr="00A31C3F">
                          <w:rPr>
                            <w:sz w:val="18"/>
                            <w:szCs w:val="18"/>
                          </w:rPr>
                          <w:t xml:space="preserve">A imagem </w:t>
                        </w:r>
                        <w:hyperlink r:id="rId35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Esta Fotografia</w:t>
                          </w:r>
                        </w:hyperlink>
                        <w:r w:rsidRPr="00A31C3F">
                          <w:rPr>
                            <w:sz w:val="18"/>
                            <w:szCs w:val="18"/>
                          </w:rPr>
                          <w:t xml:space="preserve"> de Autor Desconhecido está licenciada ao abrigo da </w:t>
                        </w:r>
                        <w:hyperlink r:id="rId36" w:history="1">
                          <w:r w:rsidRPr="00A31C3F">
                            <w:rPr>
                              <w:rStyle w:val="Hiperligao"/>
                              <w:sz w:val="18"/>
                              <w:szCs w:val="18"/>
                            </w:rPr>
                            <w:t>CC BY-NC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411742FD" w14:textId="7531AB61" w:rsidR="001D2BF0" w:rsidRDefault="00F960CB" w:rsidP="001D2BF0">
      <w:pPr>
        <w:spacing w:line="360" w:lineRule="auto"/>
        <w:jc w:val="both"/>
        <w:rPr>
          <w:rFonts w:ascii="Times New Roman" w:eastAsia="Times New Roman" w:hAnsi="Times New Roman" w:cs="Times New Roman"/>
          <w:lang w:eastAsia="pt-PT"/>
        </w:rPr>
      </w:pPr>
      <w:r>
        <w:rPr>
          <w:rFonts w:ascii="Times New Roman" w:eastAsia="Times New Roman" w:hAnsi="Times New Roman" w:cs="Times New Roman"/>
          <w:noProof/>
          <w:lang w:eastAsia="pt-PT"/>
        </w:rPr>
        <w:drawing>
          <wp:anchor distT="0" distB="0" distL="114300" distR="114300" simplePos="0" relativeHeight="251673600" behindDoc="0" locked="0" layoutInCell="1" allowOverlap="1" wp14:anchorId="11E33176" wp14:editId="3FF55C18">
            <wp:simplePos x="0" y="0"/>
            <wp:positionH relativeFrom="column">
              <wp:posOffset>4625340</wp:posOffset>
            </wp:positionH>
            <wp:positionV relativeFrom="paragraph">
              <wp:posOffset>2638425</wp:posOffset>
            </wp:positionV>
            <wp:extent cx="1305560" cy="976482"/>
            <wp:effectExtent l="0" t="0" r="2540" b="1905"/>
            <wp:wrapNone/>
            <wp:docPr id="48" name="Imagem 48" descr="Router Wireless Network · Free vector graphic on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m 48" descr="Router Wireless Network · Free vector graphic on Pixabay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3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560" cy="9764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1672576" behindDoc="0" locked="0" layoutInCell="1" allowOverlap="1" wp14:anchorId="0D14D22F" wp14:editId="6CD0D4CA">
            <wp:simplePos x="0" y="0"/>
            <wp:positionH relativeFrom="column">
              <wp:posOffset>1897380</wp:posOffset>
            </wp:positionH>
            <wp:positionV relativeFrom="paragraph">
              <wp:posOffset>2495550</wp:posOffset>
            </wp:positionV>
            <wp:extent cx="1921306" cy="1280795"/>
            <wp:effectExtent l="0" t="0" r="0" b="1905"/>
            <wp:wrapNone/>
            <wp:docPr id="47" name="Imagem 47" descr="Illustration gratuite: Cheval À Bascule, Cheval, Jouets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m 47" descr="Illustration gratuite: Cheval À Bascule, Cheval, Jouets ...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306" cy="1280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1C3F">
        <w:rPr>
          <w:rFonts w:ascii="Arial" w:hAnsi="Arial" w:cs="Arial"/>
          <w:noProof/>
        </w:rPr>
        <w:drawing>
          <wp:anchor distT="0" distB="0" distL="114300" distR="114300" simplePos="0" relativeHeight="251671552" behindDoc="0" locked="0" layoutInCell="1" allowOverlap="1" wp14:anchorId="1F673D3D" wp14:editId="51A41774">
            <wp:simplePos x="0" y="0"/>
            <wp:positionH relativeFrom="column">
              <wp:posOffset>-744855</wp:posOffset>
            </wp:positionH>
            <wp:positionV relativeFrom="paragraph">
              <wp:posOffset>2495550</wp:posOffset>
            </wp:positionV>
            <wp:extent cx="1779315" cy="1334591"/>
            <wp:effectExtent l="0" t="0" r="0" b="0"/>
            <wp:wrapNone/>
            <wp:docPr id="42" name="Imagem 42" descr="photo camera PNG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m 42" descr="photo camera PNG image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315" cy="13345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1C3F">
        <w:rPr>
          <w:rFonts w:ascii="Times New Roman" w:eastAsia="Times New Roman" w:hAnsi="Times New Roman" w:cs="Times New Roman"/>
          <w:noProof/>
          <w:lang w:eastAsia="pt-PT"/>
        </w:rPr>
        <w:drawing>
          <wp:anchor distT="0" distB="0" distL="114300" distR="114300" simplePos="0" relativeHeight="251668480" behindDoc="0" locked="0" layoutInCell="1" allowOverlap="1" wp14:anchorId="292EA6A7" wp14:editId="6C66E63A">
            <wp:simplePos x="0" y="0"/>
            <wp:positionH relativeFrom="column">
              <wp:posOffset>4304665</wp:posOffset>
            </wp:positionH>
            <wp:positionV relativeFrom="paragraph">
              <wp:posOffset>199390</wp:posOffset>
            </wp:positionV>
            <wp:extent cx="1818640" cy="1339904"/>
            <wp:effectExtent l="0" t="0" r="0" b="6350"/>
            <wp:wrapNone/>
            <wp:docPr id="36" name="Imagem 36" descr="Burger PNG Transparent Images | PNG 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m 36" descr="Burger PNG Transparent Images | PNG All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4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640" cy="13399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5F5">
        <w:rPr>
          <w:rFonts w:ascii="Arial" w:hAnsi="Arial" w:cs="Arial"/>
        </w:rPr>
        <w:br/>
      </w:r>
    </w:p>
    <w:sectPr w:rsidR="001D2BF0" w:rsidSect="002A7740">
      <w:footerReference w:type="default" r:id="rId45"/>
      <w:footerReference w:type="first" r:id="rId46"/>
      <w:pgSz w:w="11900" w:h="16840"/>
      <w:pgMar w:top="64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C57E97" w14:textId="77777777" w:rsidR="00453077" w:rsidRDefault="00453077" w:rsidP="00071526">
      <w:r>
        <w:separator/>
      </w:r>
    </w:p>
  </w:endnote>
  <w:endnote w:type="continuationSeparator" w:id="0">
    <w:p w14:paraId="44849B1A" w14:textId="77777777" w:rsidR="00453077" w:rsidRDefault="00453077" w:rsidP="000715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640A4" w14:textId="488F2C02" w:rsidR="00CD1AAC" w:rsidRDefault="008F344A" w:rsidP="00CD1AAC">
    <w:pPr>
      <w:pStyle w:val="Rodap"/>
      <w:pBdr>
        <w:top w:val="single" w:sz="48" w:space="1" w:color="1F628E"/>
      </w:pBdr>
    </w:pPr>
    <w:r>
      <w:t>O agricultor</w:t>
    </w:r>
  </w:p>
  <w:p w14:paraId="4E8AAC98" w14:textId="784866EF" w:rsidR="00CD1AAC" w:rsidRDefault="00402EAE">
    <w:pPr>
      <w:pStyle w:val="Rodap"/>
    </w:pPr>
    <w:r>
      <w:t>1.º/2</w:t>
    </w:r>
    <w:r w:rsidR="00CD1AAC">
      <w:t>º Ano | Ciências da Computação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8F8B6" w14:textId="16617DC8" w:rsidR="0035214F" w:rsidRDefault="00FF0425" w:rsidP="0035214F">
    <w:pPr>
      <w:pStyle w:val="Rodap"/>
      <w:pBdr>
        <w:top w:val="single" w:sz="48" w:space="1" w:color="1F628E"/>
      </w:pBdr>
    </w:pPr>
    <w:r>
      <w:t xml:space="preserve">O </w:t>
    </w:r>
    <w:r w:rsidR="004F4917">
      <w:t>que é um computador</w:t>
    </w:r>
  </w:p>
  <w:p w14:paraId="7D215F7B" w14:textId="62C0A38F" w:rsidR="0035214F" w:rsidRDefault="0035214F">
    <w:pPr>
      <w:pStyle w:val="Rodap"/>
    </w:pPr>
    <w:r>
      <w:t xml:space="preserve">1.º / 2.º Ano | </w:t>
    </w:r>
    <w:r w:rsidR="0030373E" w:rsidRPr="0030373E">
      <w:t>Ciências da Computação na Região Autónoma da Madeira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F98A0F" w14:textId="77777777" w:rsidR="00453077" w:rsidRDefault="00453077" w:rsidP="00071526">
      <w:r>
        <w:separator/>
      </w:r>
    </w:p>
  </w:footnote>
  <w:footnote w:type="continuationSeparator" w:id="0">
    <w:p w14:paraId="792279B2" w14:textId="77777777" w:rsidR="00453077" w:rsidRDefault="00453077" w:rsidP="000715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E9D"/>
    <w:rsid w:val="000019B0"/>
    <w:rsid w:val="000118A8"/>
    <w:rsid w:val="00033F80"/>
    <w:rsid w:val="00045E67"/>
    <w:rsid w:val="000464AC"/>
    <w:rsid w:val="00055A6A"/>
    <w:rsid w:val="00071526"/>
    <w:rsid w:val="000725A5"/>
    <w:rsid w:val="000B27A7"/>
    <w:rsid w:val="000F1D10"/>
    <w:rsid w:val="000F5997"/>
    <w:rsid w:val="00140432"/>
    <w:rsid w:val="0018247E"/>
    <w:rsid w:val="00185955"/>
    <w:rsid w:val="00186E9D"/>
    <w:rsid w:val="001C3DD4"/>
    <w:rsid w:val="001C663F"/>
    <w:rsid w:val="001D2BF0"/>
    <w:rsid w:val="001F4D9B"/>
    <w:rsid w:val="001F5205"/>
    <w:rsid w:val="002058B1"/>
    <w:rsid w:val="00237EFF"/>
    <w:rsid w:val="002578E6"/>
    <w:rsid w:val="00274B41"/>
    <w:rsid w:val="0029238C"/>
    <w:rsid w:val="002A7740"/>
    <w:rsid w:val="002B6229"/>
    <w:rsid w:val="0030373E"/>
    <w:rsid w:val="003039D7"/>
    <w:rsid w:val="00314B31"/>
    <w:rsid w:val="003377C3"/>
    <w:rsid w:val="00340B78"/>
    <w:rsid w:val="0035214F"/>
    <w:rsid w:val="00355CF9"/>
    <w:rsid w:val="00356E37"/>
    <w:rsid w:val="00384D0A"/>
    <w:rsid w:val="00387D60"/>
    <w:rsid w:val="00402EAE"/>
    <w:rsid w:val="00417D80"/>
    <w:rsid w:val="00423A0A"/>
    <w:rsid w:val="004348CD"/>
    <w:rsid w:val="0044558A"/>
    <w:rsid w:val="00453077"/>
    <w:rsid w:val="004A1C06"/>
    <w:rsid w:val="004D0F77"/>
    <w:rsid w:val="004D671D"/>
    <w:rsid w:val="004F4917"/>
    <w:rsid w:val="00503E78"/>
    <w:rsid w:val="00567F3D"/>
    <w:rsid w:val="005D0521"/>
    <w:rsid w:val="005F0D35"/>
    <w:rsid w:val="00640549"/>
    <w:rsid w:val="00646F3F"/>
    <w:rsid w:val="006D77FC"/>
    <w:rsid w:val="006E53B4"/>
    <w:rsid w:val="00723B6A"/>
    <w:rsid w:val="007348B5"/>
    <w:rsid w:val="00763354"/>
    <w:rsid w:val="00771955"/>
    <w:rsid w:val="00781BD4"/>
    <w:rsid w:val="00791C3A"/>
    <w:rsid w:val="00797BAB"/>
    <w:rsid w:val="007D406E"/>
    <w:rsid w:val="007D42EF"/>
    <w:rsid w:val="00806FCA"/>
    <w:rsid w:val="00830C52"/>
    <w:rsid w:val="0084498A"/>
    <w:rsid w:val="00874014"/>
    <w:rsid w:val="008879E1"/>
    <w:rsid w:val="008B1ACB"/>
    <w:rsid w:val="008B5BC8"/>
    <w:rsid w:val="008B6968"/>
    <w:rsid w:val="008C634A"/>
    <w:rsid w:val="008F344A"/>
    <w:rsid w:val="00901861"/>
    <w:rsid w:val="009018E9"/>
    <w:rsid w:val="009058B4"/>
    <w:rsid w:val="009073E3"/>
    <w:rsid w:val="009226D2"/>
    <w:rsid w:val="00924B8A"/>
    <w:rsid w:val="0099116D"/>
    <w:rsid w:val="009943D8"/>
    <w:rsid w:val="009A025D"/>
    <w:rsid w:val="009B28C9"/>
    <w:rsid w:val="009C019E"/>
    <w:rsid w:val="009C0401"/>
    <w:rsid w:val="009D3609"/>
    <w:rsid w:val="009D48BC"/>
    <w:rsid w:val="00A0494E"/>
    <w:rsid w:val="00A2275F"/>
    <w:rsid w:val="00A31C3F"/>
    <w:rsid w:val="00A32F0C"/>
    <w:rsid w:val="00A55530"/>
    <w:rsid w:val="00AA240D"/>
    <w:rsid w:val="00AC5F64"/>
    <w:rsid w:val="00AC65C9"/>
    <w:rsid w:val="00AF31BB"/>
    <w:rsid w:val="00B039B2"/>
    <w:rsid w:val="00B2354A"/>
    <w:rsid w:val="00B33A25"/>
    <w:rsid w:val="00B350C3"/>
    <w:rsid w:val="00B37FCC"/>
    <w:rsid w:val="00B56232"/>
    <w:rsid w:val="00B6693A"/>
    <w:rsid w:val="00BD2E91"/>
    <w:rsid w:val="00BF7D64"/>
    <w:rsid w:val="00C26A2F"/>
    <w:rsid w:val="00C333D9"/>
    <w:rsid w:val="00C56DD9"/>
    <w:rsid w:val="00C758AD"/>
    <w:rsid w:val="00C87634"/>
    <w:rsid w:val="00CD1AAC"/>
    <w:rsid w:val="00D1191A"/>
    <w:rsid w:val="00D20846"/>
    <w:rsid w:val="00D223E7"/>
    <w:rsid w:val="00D450A3"/>
    <w:rsid w:val="00D56296"/>
    <w:rsid w:val="00D60BE4"/>
    <w:rsid w:val="00D774CA"/>
    <w:rsid w:val="00D86C4C"/>
    <w:rsid w:val="00D86D08"/>
    <w:rsid w:val="00DA3E49"/>
    <w:rsid w:val="00DB5100"/>
    <w:rsid w:val="00DD0877"/>
    <w:rsid w:val="00DD38CE"/>
    <w:rsid w:val="00DF23A3"/>
    <w:rsid w:val="00DF7EE7"/>
    <w:rsid w:val="00E003D6"/>
    <w:rsid w:val="00E21C6A"/>
    <w:rsid w:val="00E548DF"/>
    <w:rsid w:val="00ED6F5C"/>
    <w:rsid w:val="00EE04A7"/>
    <w:rsid w:val="00EE47B9"/>
    <w:rsid w:val="00EF6588"/>
    <w:rsid w:val="00F079D9"/>
    <w:rsid w:val="00F2216F"/>
    <w:rsid w:val="00F275F5"/>
    <w:rsid w:val="00F365E0"/>
    <w:rsid w:val="00F7419B"/>
    <w:rsid w:val="00F92125"/>
    <w:rsid w:val="00F960CB"/>
    <w:rsid w:val="00FD161B"/>
    <w:rsid w:val="00FE6AD4"/>
    <w:rsid w:val="00FF0425"/>
    <w:rsid w:val="00F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601F22"/>
  <w15:chartTrackingRefBased/>
  <w15:docId w15:val="{212CEAEC-0AF5-D14C-9211-00A7E49D7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71526"/>
  </w:style>
  <w:style w:type="paragraph" w:styleId="Rodap">
    <w:name w:val="footer"/>
    <w:basedOn w:val="Normal"/>
    <w:link w:val="RodapCarter"/>
    <w:uiPriority w:val="99"/>
    <w:unhideWhenUsed/>
    <w:rsid w:val="00071526"/>
    <w:pPr>
      <w:tabs>
        <w:tab w:val="center" w:pos="4252"/>
        <w:tab w:val="right" w:pos="8504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071526"/>
  </w:style>
  <w:style w:type="paragraph" w:styleId="PargrafodaLista">
    <w:name w:val="List Paragraph"/>
    <w:basedOn w:val="Normal"/>
    <w:uiPriority w:val="34"/>
    <w:qFormat/>
    <w:rsid w:val="00B350C3"/>
    <w:pPr>
      <w:ind w:left="720"/>
      <w:contextualSpacing/>
    </w:pPr>
  </w:style>
  <w:style w:type="character" w:styleId="Hiperligao">
    <w:name w:val="Hyperlink"/>
    <w:basedOn w:val="Tipodeletrapredefinidodopargrafo"/>
    <w:uiPriority w:val="99"/>
    <w:unhideWhenUsed/>
    <w:rsid w:val="0084498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B5623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t-PT"/>
    </w:rPr>
  </w:style>
  <w:style w:type="table" w:styleId="TabelacomGrelha">
    <w:name w:val="Table Grid"/>
    <w:basedOn w:val="Tabelanormal"/>
    <w:uiPriority w:val="39"/>
    <w:rsid w:val="00D450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NoResolvida">
    <w:name w:val="Unresolved Mention"/>
    <w:basedOn w:val="Tipodeletrapredefinidodopargrafo"/>
    <w:uiPriority w:val="99"/>
    <w:semiHidden/>
    <w:unhideWhenUsed/>
    <w:rsid w:val="00A31C3F"/>
    <w:rPr>
      <w:color w:val="605E5C"/>
      <w:shd w:val="clear" w:color="auto" w:fill="E1DFDD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A31C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1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6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0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reativecommons.org/licenses/by-nc/3.0/" TargetMode="External"/><Relationship Id="rId18" Type="http://schemas.openxmlformats.org/officeDocument/2006/relationships/image" Target="media/image4.png"/><Relationship Id="rId26" Type="http://schemas.openxmlformats.org/officeDocument/2006/relationships/hyperlink" Target="https://creativecommons.org/licenses/by-nc-sa/3.0/" TargetMode="External"/><Relationship Id="rId39" Type="http://schemas.openxmlformats.org/officeDocument/2006/relationships/image" Target="media/image9.jpeg"/><Relationship Id="rId21" Type="http://schemas.openxmlformats.org/officeDocument/2006/relationships/image" Target="media/image5.png"/><Relationship Id="rId34" Type="http://schemas.openxmlformats.org/officeDocument/2006/relationships/image" Target="media/image9.png"/><Relationship Id="rId42" Type="http://schemas.openxmlformats.org/officeDocument/2006/relationships/hyperlink" Target="https://pngimg.com/download/7835" TargetMode="External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hyperlink" Target="http://www.pngall.com/tablet-png" TargetMode="External"/><Relationship Id="rId29" Type="http://schemas.openxmlformats.org/officeDocument/2006/relationships/hyperlink" Target="https://creativecommons.org/licenses/by-nc-sa/3.0/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hyperlink" Target="http://www.mediaonderzoek.nl/7035/7035/" TargetMode="External"/><Relationship Id="rId32" Type="http://schemas.openxmlformats.org/officeDocument/2006/relationships/hyperlink" Target="https://pngimg.es/download/50446" TargetMode="External"/><Relationship Id="rId37" Type="http://schemas.openxmlformats.org/officeDocument/2006/relationships/image" Target="media/image8.png"/><Relationship Id="rId40" Type="http://schemas.openxmlformats.org/officeDocument/2006/relationships/hyperlink" Target="https://pixabay.com/fr/cheval-%C3%A0-bascule-cheval-jouets-art-220202/" TargetMode="External"/><Relationship Id="rId45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://www.pngall.com/tablet-png" TargetMode="External"/><Relationship Id="rId23" Type="http://schemas.openxmlformats.org/officeDocument/2006/relationships/image" Target="media/image6.jpeg"/><Relationship Id="rId28" Type="http://schemas.openxmlformats.org/officeDocument/2006/relationships/hyperlink" Target="http://www.mediaonderzoek.nl/7035/7035/" TargetMode="External"/><Relationship Id="rId36" Type="http://schemas.openxmlformats.org/officeDocument/2006/relationships/hyperlink" Target="https://creativecommons.org/licenses/by-nc/3.0/" TargetMode="External"/><Relationship Id="rId10" Type="http://schemas.openxmlformats.org/officeDocument/2006/relationships/hyperlink" Target="https://creativecommons.org/licenses/by-nc/3.0/" TargetMode="External"/><Relationship Id="rId19" Type="http://schemas.openxmlformats.org/officeDocument/2006/relationships/hyperlink" Target="http://www.pngall.com/tablet-png" TargetMode="External"/><Relationship Id="rId31" Type="http://schemas.openxmlformats.org/officeDocument/2006/relationships/hyperlink" Target="https://pngimg.es/download/50446" TargetMode="External"/><Relationship Id="rId44" Type="http://schemas.openxmlformats.org/officeDocument/2006/relationships/hyperlink" Target="http://www.pngall.com/burger-pn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freepngimg.com/png/24454-apple-fruit-transparent-image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freepngimg.com/png/51742-laserjet-printer-free-png-hq" TargetMode="External"/><Relationship Id="rId27" Type="http://schemas.openxmlformats.org/officeDocument/2006/relationships/image" Target="media/image7.jpeg"/><Relationship Id="rId30" Type="http://schemas.openxmlformats.org/officeDocument/2006/relationships/image" Target="media/image7.png"/><Relationship Id="rId35" Type="http://schemas.openxmlformats.org/officeDocument/2006/relationships/hyperlink" Target="https://pngimg.es/download/50446" TargetMode="External"/><Relationship Id="rId43" Type="http://schemas.openxmlformats.org/officeDocument/2006/relationships/image" Target="media/image11.png"/><Relationship Id="rId48" Type="http://schemas.openxmlformats.org/officeDocument/2006/relationships/theme" Target="theme/theme1.xml"/><Relationship Id="rId8" Type="http://schemas.openxmlformats.org/officeDocument/2006/relationships/hyperlink" Target="https://freepngimg.com/png/24454-apple-fruit-transparent-image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freepngimg.com/png/24454-apple-fruit-transparent-image" TargetMode="External"/><Relationship Id="rId17" Type="http://schemas.openxmlformats.org/officeDocument/2006/relationships/hyperlink" Target="https://creativecommons.org/licenses/by-nc/3.0/" TargetMode="External"/><Relationship Id="rId25" Type="http://schemas.openxmlformats.org/officeDocument/2006/relationships/hyperlink" Target="http://www.mediaonderzoek.nl/7035/7035/" TargetMode="External"/><Relationship Id="rId33" Type="http://schemas.openxmlformats.org/officeDocument/2006/relationships/hyperlink" Target="https://creativecommons.org/licenses/by-nc/3.0/" TargetMode="External"/><Relationship Id="rId38" Type="http://schemas.openxmlformats.org/officeDocument/2006/relationships/hyperlink" Target="https://pixabay.com/en/router-wireless-network-connection-157597/" TargetMode="External"/><Relationship Id="rId46" Type="http://schemas.openxmlformats.org/officeDocument/2006/relationships/footer" Target="footer2.xml"/><Relationship Id="rId20" Type="http://schemas.openxmlformats.org/officeDocument/2006/relationships/hyperlink" Target="https://creativecommons.org/licenses/by-nc/3.0/" TargetMode="External"/><Relationship Id="rId4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rodolfopinto/Dropbox/2020-2021/CC%20Atividades%20Novo%20Design/Novodesign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E9560FD-8181-DE40-9DBE-3EBF5E7F2F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Novodesign.dotx</Template>
  <TotalTime>42</TotalTime>
  <Pages>1</Pages>
  <Words>48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Rodolfo Duarte Pinto</cp:lastModifiedBy>
  <cp:revision>5</cp:revision>
  <dcterms:created xsi:type="dcterms:W3CDTF">2022-02-03T14:56:00Z</dcterms:created>
  <dcterms:modified xsi:type="dcterms:W3CDTF">2022-05-20T12:35:00Z</dcterms:modified>
</cp:coreProperties>
</file>